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73A25" w14:textId="77777777" w:rsidR="005D4FAF" w:rsidRDefault="005D4FAF" w:rsidP="005D4FA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GEGOLF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2B1E5C02" w14:textId="77777777" w:rsidR="005D4FAF" w:rsidRDefault="005D4FAF" w:rsidP="005D4FA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46BC85E7" w14:textId="77777777" w:rsidR="005D4FAF" w:rsidRDefault="005D4FAF" w:rsidP="005D4FA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4969CC34" w14:textId="77777777" w:rsidR="005D4FAF" w:rsidRDefault="005D4FAF" w:rsidP="005D4FA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 xml:space="preserve">He made a plaint of debt against William Dryver of </w:t>
      </w:r>
      <w:proofErr w:type="spellStart"/>
      <w:r>
        <w:rPr>
          <w:rFonts w:cs="Times New Roman"/>
          <w:szCs w:val="24"/>
        </w:rPr>
        <w:t>Beccles</w:t>
      </w:r>
      <w:proofErr w:type="spellEnd"/>
      <w:r>
        <w:rPr>
          <w:rFonts w:cs="Times New Roman"/>
          <w:szCs w:val="24"/>
        </w:rPr>
        <w:t>(q.v.) and four</w:t>
      </w:r>
    </w:p>
    <w:p w14:paraId="7ACBC632" w14:textId="77777777" w:rsidR="005D4FAF" w:rsidRDefault="005D4FAF" w:rsidP="005D4FA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767F6E29" w14:textId="77777777" w:rsidR="005D4FAF" w:rsidRDefault="005D4FAF" w:rsidP="005D4FA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57883">
          <w:rPr>
            <w:rStyle w:val="Hyperlink"/>
            <w:rFonts w:cs="Times New Roman"/>
            <w:szCs w:val="24"/>
          </w:rPr>
          <w:t>https://waalt.uh.edu/index.php/CP40/893</w:t>
        </w:r>
      </w:hyperlink>
      <w:r>
        <w:rPr>
          <w:rFonts w:cs="Times New Roman"/>
          <w:szCs w:val="24"/>
        </w:rPr>
        <w:t xml:space="preserve"> )</w:t>
      </w:r>
    </w:p>
    <w:p w14:paraId="11B220CB" w14:textId="77777777" w:rsidR="005D4FAF" w:rsidRDefault="005D4FAF" w:rsidP="005D4FA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9A0D5FF" w14:textId="77777777" w:rsidR="005D4FAF" w:rsidRDefault="005D4FAF" w:rsidP="005D4FA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2A3E9811" w14:textId="77777777" w:rsidR="005D4FAF" w:rsidRDefault="005D4FAF" w:rsidP="005D4FA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598D90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BD2C5" w14:textId="77777777" w:rsidR="005D4FAF" w:rsidRDefault="005D4FAF" w:rsidP="009139A6">
      <w:r>
        <w:separator/>
      </w:r>
    </w:p>
  </w:endnote>
  <w:endnote w:type="continuationSeparator" w:id="0">
    <w:p w14:paraId="5F189EB4" w14:textId="77777777" w:rsidR="005D4FAF" w:rsidRDefault="005D4F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88F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BCE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57A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B0BC5" w14:textId="77777777" w:rsidR="005D4FAF" w:rsidRDefault="005D4FAF" w:rsidP="009139A6">
      <w:r>
        <w:separator/>
      </w:r>
    </w:p>
  </w:footnote>
  <w:footnote w:type="continuationSeparator" w:id="0">
    <w:p w14:paraId="59B0CC9F" w14:textId="77777777" w:rsidR="005D4FAF" w:rsidRDefault="005D4F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F89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FF1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F81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FAF"/>
    <w:rsid w:val="000666E0"/>
    <w:rsid w:val="002510B7"/>
    <w:rsid w:val="00270799"/>
    <w:rsid w:val="005C130B"/>
    <w:rsid w:val="005D4FAF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979F0"/>
  <w15:chartTrackingRefBased/>
  <w15:docId w15:val="{2427D16E-D028-449A-8FD4-225071FC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D4F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2024-05-19T15:53:00Z</dcterms:created>
  <dcterms:modified xsi:type="dcterms:W3CDTF">2024-05-19T15:53:00Z</dcterms:modified>
</cp:coreProperties>
</file>